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B74" w:rsidRDefault="00886B74" w:rsidP="002B314E">
      <w:pPr>
        <w:ind w:left="-426" w:firstLine="426"/>
        <w:rPr>
          <w:sz w:val="26"/>
          <w:szCs w:val="26"/>
        </w:rPr>
      </w:pPr>
      <w:r>
        <w:rPr>
          <w:sz w:val="26"/>
          <w:szCs w:val="26"/>
        </w:rPr>
        <w:t xml:space="preserve">                         Министерство образования и науки Российской Федерации</w:t>
      </w:r>
    </w:p>
    <w:p w:rsidR="00886B74" w:rsidRDefault="00886B74" w:rsidP="002B314E">
      <w:pPr>
        <w:ind w:left="-426" w:firstLine="426"/>
        <w:rPr>
          <w:sz w:val="26"/>
          <w:szCs w:val="26"/>
        </w:rPr>
      </w:pPr>
      <w:r>
        <w:rPr>
          <w:sz w:val="26"/>
          <w:szCs w:val="26"/>
        </w:rPr>
        <w:t xml:space="preserve">                               Федеральное агентство по образованию ГОУ ВПО</w:t>
      </w:r>
    </w:p>
    <w:p w:rsidR="00886B74" w:rsidRPr="00FA38E1" w:rsidRDefault="00886B74" w:rsidP="002B314E">
      <w:pPr>
        <w:ind w:left="-426" w:firstLine="426"/>
        <w:rPr>
          <w:sz w:val="26"/>
          <w:szCs w:val="26"/>
        </w:rPr>
      </w:pPr>
      <w:r>
        <w:rPr>
          <w:sz w:val="26"/>
          <w:szCs w:val="26"/>
        </w:rPr>
        <w:t xml:space="preserve">                </w:t>
      </w:r>
      <w:r w:rsidRPr="00FA38E1">
        <w:rPr>
          <w:sz w:val="26"/>
          <w:szCs w:val="26"/>
        </w:rPr>
        <w:t>ВСЕРОССИЙСКИЙ ЗАОЧНЫЙ ФИНАНСОВО-ЭКОНОМИЧЕСКИЙ ИНСТИТУТ</w:t>
      </w:r>
    </w:p>
    <w:p w:rsidR="00886B74" w:rsidRPr="00FA38E1" w:rsidRDefault="00886B74" w:rsidP="002B314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2.25pt;margin-top:41.65pt;width:75pt;height:53.15pt;z-index:251658240">
            <v:imagedata r:id="rId6" o:title=""/>
            <w10:wrap type="topAndBottom"/>
          </v:shape>
          <o:OLEObject Type="Embed" ProgID="Msxml2.SAXXMLReader.5.0" ShapeID="_x0000_s1027" DrawAspect="Content" ObjectID="_1351509590" r:id="rId7"/>
        </w:pict>
      </w:r>
    </w:p>
    <w:p w:rsidR="00886B74" w:rsidRPr="00FA38E1" w:rsidRDefault="00886B74" w:rsidP="002B314E">
      <w:pPr>
        <w:ind w:left="-426" w:firstLine="426"/>
      </w:pPr>
    </w:p>
    <w:p w:rsidR="00886B74" w:rsidRPr="00FA38E1" w:rsidRDefault="00886B74" w:rsidP="002B314E">
      <w:pPr>
        <w:rPr>
          <w:sz w:val="32"/>
        </w:rPr>
      </w:pPr>
    </w:p>
    <w:p w:rsidR="00886B74" w:rsidRPr="0020513C" w:rsidRDefault="00886B74" w:rsidP="002B314E">
      <w:pPr>
        <w:rPr>
          <w:b/>
          <w:sz w:val="32"/>
        </w:rPr>
      </w:pPr>
    </w:p>
    <w:p w:rsidR="00886B74" w:rsidRPr="002B314E" w:rsidRDefault="00886B74" w:rsidP="002B314E">
      <w:pPr>
        <w:ind w:left="-426" w:firstLine="426"/>
        <w:jc w:val="center"/>
        <w:rPr>
          <w:sz w:val="80"/>
          <w:szCs w:val="80"/>
        </w:rPr>
      </w:pPr>
      <w:r>
        <w:rPr>
          <w:b/>
          <w:sz w:val="80"/>
          <w:szCs w:val="80"/>
        </w:rPr>
        <w:t>Контрольная</w:t>
      </w:r>
      <w:r w:rsidRPr="0020513C">
        <w:rPr>
          <w:b/>
          <w:sz w:val="80"/>
          <w:szCs w:val="80"/>
        </w:rPr>
        <w:t xml:space="preserve"> работа</w:t>
      </w:r>
    </w:p>
    <w:p w:rsidR="00886B74" w:rsidRDefault="00886B74" w:rsidP="00935659">
      <w:pPr>
        <w:ind w:left="-426" w:firstLine="426"/>
        <w:rPr>
          <w:sz w:val="40"/>
          <w:szCs w:val="40"/>
        </w:rPr>
      </w:pPr>
      <w:r>
        <w:rPr>
          <w:sz w:val="40"/>
          <w:szCs w:val="40"/>
        </w:rPr>
        <w:t xml:space="preserve">                   </w:t>
      </w:r>
      <w:r w:rsidRPr="00FA38E1">
        <w:rPr>
          <w:sz w:val="40"/>
          <w:szCs w:val="40"/>
        </w:rPr>
        <w:t>по дисциплине:</w:t>
      </w:r>
      <w:r>
        <w:rPr>
          <w:sz w:val="40"/>
          <w:szCs w:val="40"/>
        </w:rPr>
        <w:t xml:space="preserve"> Экономический анализ</w:t>
      </w:r>
    </w:p>
    <w:p w:rsidR="00886B74" w:rsidRPr="00BF78AC" w:rsidRDefault="00886B74" w:rsidP="00D15668">
      <w:pPr>
        <w:autoSpaceDE w:val="0"/>
        <w:autoSpaceDN w:val="0"/>
        <w:adjustRightInd w:val="0"/>
        <w:spacing w:line="360" w:lineRule="auto"/>
        <w:ind w:firstLine="709"/>
        <w:jc w:val="both"/>
        <w:rPr>
          <w:rFonts w:ascii="TimesNewRomanPSMT" w:hAnsi="TimesNewRomanPSMT" w:cs="TimesNewRomanPSMT"/>
          <w:sz w:val="36"/>
          <w:szCs w:val="36"/>
        </w:rPr>
      </w:pPr>
      <w:r>
        <w:rPr>
          <w:sz w:val="36"/>
          <w:szCs w:val="36"/>
        </w:rPr>
        <w:t xml:space="preserve">     </w:t>
      </w:r>
      <w:r>
        <w:rPr>
          <w:rFonts w:ascii="TimesNewRomanPSMT" w:hAnsi="TimesNewRomanPSMT" w:cs="TimesNewRomanPSMT"/>
          <w:sz w:val="36"/>
          <w:szCs w:val="36"/>
        </w:rPr>
        <w:t xml:space="preserve">                                  </w:t>
      </w:r>
      <w:r>
        <w:rPr>
          <w:sz w:val="38"/>
          <w:szCs w:val="38"/>
        </w:rPr>
        <w:t>Вариант 2</w:t>
      </w:r>
    </w:p>
    <w:p w:rsidR="00886B74" w:rsidRDefault="00886B74" w:rsidP="00D00100">
      <w:pPr>
        <w:ind w:left="-426" w:firstLine="426"/>
        <w:jc w:val="center"/>
        <w:rPr>
          <w:sz w:val="24"/>
          <w:szCs w:val="24"/>
        </w:rPr>
      </w:pPr>
      <w:r>
        <w:rPr>
          <w:sz w:val="26"/>
          <w:szCs w:val="26"/>
        </w:rPr>
        <w:t xml:space="preserve">                                                                                                         </w:t>
      </w:r>
      <w:r>
        <w:rPr>
          <w:sz w:val="24"/>
          <w:szCs w:val="24"/>
        </w:rPr>
        <w:t>Выполнил студент 5 курса</w:t>
      </w:r>
    </w:p>
    <w:p w:rsidR="00886B74" w:rsidRDefault="00886B74" w:rsidP="00044E4C">
      <w:pPr>
        <w:ind w:left="-426" w:firstLine="426"/>
        <w:jc w:val="center"/>
        <w:rPr>
          <w:sz w:val="24"/>
          <w:szCs w:val="24"/>
        </w:rPr>
      </w:pPr>
      <w:r w:rsidRPr="002B314E">
        <w:rPr>
          <w:sz w:val="24"/>
          <w:szCs w:val="24"/>
        </w:rPr>
        <w:t xml:space="preserve">  </w:t>
      </w:r>
    </w:p>
    <w:p w:rsidR="00886B74" w:rsidRPr="00450B1E" w:rsidRDefault="00886B74" w:rsidP="00D00100">
      <w:pPr>
        <w:ind w:left="-426" w:firstLine="426"/>
        <w:jc w:val="center"/>
        <w:rPr>
          <w:sz w:val="24"/>
          <w:szCs w:val="24"/>
        </w:rPr>
      </w:pPr>
      <w:r>
        <w:rPr>
          <w:sz w:val="24"/>
          <w:szCs w:val="24"/>
        </w:rPr>
        <w:t xml:space="preserve">                                                                                                         </w:t>
      </w:r>
      <w:r w:rsidRPr="00450B1E">
        <w:rPr>
          <w:sz w:val="24"/>
          <w:szCs w:val="24"/>
        </w:rPr>
        <w:t xml:space="preserve">Проверил: </w:t>
      </w:r>
      <w:r w:rsidRPr="00450B1E">
        <w:rPr>
          <w:rFonts w:ascii="Arial" w:hAnsi="Arial" w:cs="Arial"/>
          <w:color w:val="000000"/>
          <w:sz w:val="24"/>
          <w:szCs w:val="24"/>
        </w:rPr>
        <w:t>Чувилин Д.В.</w:t>
      </w:r>
    </w:p>
    <w:p w:rsidR="00886B74" w:rsidRPr="00D00100" w:rsidRDefault="00886B74" w:rsidP="00D00100">
      <w:pPr>
        <w:ind w:left="-426" w:firstLine="426"/>
        <w:jc w:val="center"/>
        <w:rPr>
          <w:sz w:val="24"/>
          <w:szCs w:val="24"/>
        </w:rPr>
      </w:pPr>
      <w:r w:rsidRPr="002B314E">
        <w:rPr>
          <w:sz w:val="24"/>
          <w:szCs w:val="24"/>
        </w:rPr>
        <w:t xml:space="preserve">                                                                     </w:t>
      </w:r>
      <w:r>
        <w:rPr>
          <w:sz w:val="24"/>
          <w:szCs w:val="24"/>
        </w:rPr>
        <w:t xml:space="preserve">                     </w:t>
      </w:r>
    </w:p>
    <w:p w:rsidR="00886B74" w:rsidRDefault="00886B74" w:rsidP="002B314E">
      <w:pPr>
        <w:ind w:left="-426" w:firstLine="426"/>
      </w:pPr>
      <w:r>
        <w:rPr>
          <w:sz w:val="26"/>
          <w:szCs w:val="26"/>
        </w:rPr>
        <w:t xml:space="preserve">              </w:t>
      </w:r>
      <w:r>
        <w:t xml:space="preserve">                                                                </w:t>
      </w:r>
    </w:p>
    <w:p w:rsidR="00886B74" w:rsidRDefault="00886B74" w:rsidP="002B314E">
      <w:pPr>
        <w:ind w:left="-426" w:firstLine="426"/>
      </w:pPr>
      <w:r>
        <w:t xml:space="preserve">                                                                             </w:t>
      </w:r>
    </w:p>
    <w:p w:rsidR="00886B74" w:rsidRDefault="00886B74" w:rsidP="002B314E">
      <w:pPr>
        <w:ind w:left="-426" w:firstLine="426"/>
      </w:pPr>
    </w:p>
    <w:p w:rsidR="00886B74" w:rsidRDefault="00886B74" w:rsidP="002B314E">
      <w:pPr>
        <w:ind w:left="-426" w:firstLine="426"/>
      </w:pPr>
    </w:p>
    <w:p w:rsidR="00886B74" w:rsidRPr="00015EC2" w:rsidRDefault="00886B74" w:rsidP="00015EC2">
      <w:pPr>
        <w:rPr>
          <w:rFonts w:ascii="Times New Roman" w:hAnsi="Times New Roman"/>
          <w:color w:val="FFFFFF"/>
          <w:sz w:val="28"/>
          <w:szCs w:val="28"/>
        </w:rPr>
      </w:pPr>
      <w:r w:rsidRPr="00015EC2">
        <w:rPr>
          <w:rFonts w:ascii="Times New Roman" w:hAnsi="Times New Roman"/>
          <w:color w:val="FFFFFF"/>
          <w:sz w:val="28"/>
          <w:szCs w:val="28"/>
        </w:rPr>
        <w:t>Данная работа скачена с сайта Банк рефератов http://www.vzfeiinfo.ru. ID работы: 22290</w:t>
      </w:r>
    </w:p>
    <w:p w:rsidR="00886B74" w:rsidRDefault="00886B74" w:rsidP="002B314E">
      <w:pPr>
        <w:ind w:left="-426" w:firstLine="426"/>
      </w:pPr>
    </w:p>
    <w:p w:rsidR="00886B74" w:rsidRPr="002B314E" w:rsidRDefault="00886B74" w:rsidP="002B314E">
      <w:pPr>
        <w:ind w:left="-426" w:firstLine="426"/>
        <w:rPr>
          <w:sz w:val="26"/>
          <w:szCs w:val="26"/>
        </w:rPr>
      </w:pPr>
      <w:r>
        <w:t xml:space="preserve">                                                                                       </w:t>
      </w:r>
      <w:r>
        <w:rPr>
          <w:sz w:val="28"/>
          <w:szCs w:val="28"/>
        </w:rPr>
        <w:t>Уфа 2010</w:t>
      </w:r>
    </w:p>
    <w:sectPr w:rsidR="00886B74" w:rsidRPr="002B314E" w:rsidSect="002B314E">
      <w:headerReference w:type="default" r:id="rId8"/>
      <w:footerReference w:type="default" r:id="rId9"/>
      <w:pgSz w:w="11906" w:h="16838"/>
      <w:pgMar w:top="851"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B74" w:rsidRDefault="00886B74" w:rsidP="00886B74">
      <w:pPr>
        <w:spacing w:after="0" w:line="240" w:lineRule="auto"/>
      </w:pPr>
      <w:r>
        <w:separator/>
      </w:r>
    </w:p>
  </w:endnote>
  <w:endnote w:type="continuationSeparator" w:id="1">
    <w:p w:rsidR="00886B74" w:rsidRDefault="00886B74" w:rsidP="00886B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B74" w:rsidRDefault="00886B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B74" w:rsidRDefault="00886B74" w:rsidP="00886B74">
      <w:pPr>
        <w:spacing w:after="0" w:line="240" w:lineRule="auto"/>
      </w:pPr>
      <w:r>
        <w:separator/>
      </w:r>
    </w:p>
  </w:footnote>
  <w:footnote w:type="continuationSeparator" w:id="1">
    <w:p w:rsidR="00886B74" w:rsidRDefault="00886B74" w:rsidP="00886B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B74" w:rsidRDefault="00886B7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630.5pt;height:78.8pt;rotation:315;z-index:-251656192;mso-position-horizontal:center;mso-position-horizontal-relative:margin;mso-position-vertical:center;mso-position-vertical-relative:margin" wrapcoords="21317 1851 21215 1440 20984 1851 20855 2880 20367 1646 20162 1440 20059 2057 19854 4320 19520 1851 19237 1234 19057 2469 18775 1851 18390 1440 18184 2674 18184 4320 17747 1851 17491 823 17234 2880 17439 8229 17593 9257 16566 5760 16001 5349 14486 5349 14434 6377 13921 3497 13227 -206 12765 3291 12662 7200 12354 5349 12046 4937 11917 5760 11301 5143 10993 5349 10967 5760 10967 7406 10094 2263 9760 823 9657 1646 9092 1851 9066 6171 8373 5349 7782 5349 7371 2263 6960 823 6832 2263 6806 11314 5419 1440 5162 206 4983 1440 4854 5143 4289 5349 3776 1646 3365 206 3185 1646 3159 5349 2029 206 1901 1234 1798 3909 1387 5349 950 1851 822 1851 719 4526 103 1646 26 1851 51 3909 360 14811 488 15840 539 16251 642 15223 693 13577 873 15017 1464 16663 1541 15840 1669 16251 2003 15634 2029 15017 2748 16046 3339 16251 3750 15840 3801 15223 4032 16046 4161 15634 4186 13783 4366 15223 4957 16663 5034 15840 5085 16251 5111 15223 5137 11931 5548 15223 5907 16457 6087 14811 6344 15840 6575 15634 6575 14194 6883 15840 6986 15429 7012 13166 7474 15840 7602 15429 7525 12343 7885 15429 8322 16869 8450 15223 8450 10697 9015 15223 9529 17280 9683 15840 10145 15223 10171 15017 10736 18309 11121 19749 11609 14811 11686 13371 11969 15634 12405 16663 12534 15429 13201 16046 13407 13989 13689 15223 14152 16251 14280 15223 15539 16251 15821 15017 15873 14194 16052 15634 16566 16663 16746 15223 16617 13371 16206 7611 17054 14194 17645 17280 17824 15840 18441 16251 18929 15429 20187 16251 20470 14811 20521 14194 20598 14811 21240 16251 21343 15223 21446 14194 21523 12754 21574 8846 21626 8229 21497 3703 21395 2674 21317 1851" stroked="f">
          <v:fill opacity=".5"/>
          <v:textpath style="font-family:&quot;Calibri&quot;;font-size:1pt" string="Vzfeiinfo.Ru ID работы: 22290"/>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14E"/>
    <w:rsid w:val="00015EC2"/>
    <w:rsid w:val="00044E4C"/>
    <w:rsid w:val="000B280F"/>
    <w:rsid w:val="00135914"/>
    <w:rsid w:val="00160F18"/>
    <w:rsid w:val="00173F4B"/>
    <w:rsid w:val="001A50ED"/>
    <w:rsid w:val="0020513C"/>
    <w:rsid w:val="002511AF"/>
    <w:rsid w:val="002664DB"/>
    <w:rsid w:val="002B314E"/>
    <w:rsid w:val="002E3FCB"/>
    <w:rsid w:val="00350A48"/>
    <w:rsid w:val="003949E3"/>
    <w:rsid w:val="003B15E4"/>
    <w:rsid w:val="00450B1E"/>
    <w:rsid w:val="004B477A"/>
    <w:rsid w:val="0051342E"/>
    <w:rsid w:val="00541EDF"/>
    <w:rsid w:val="005744D1"/>
    <w:rsid w:val="00755BA5"/>
    <w:rsid w:val="007B7B2A"/>
    <w:rsid w:val="007E046A"/>
    <w:rsid w:val="00817846"/>
    <w:rsid w:val="00886B74"/>
    <w:rsid w:val="008E002B"/>
    <w:rsid w:val="00935659"/>
    <w:rsid w:val="00B3197C"/>
    <w:rsid w:val="00B40939"/>
    <w:rsid w:val="00B67E9F"/>
    <w:rsid w:val="00BF78AC"/>
    <w:rsid w:val="00C21DA8"/>
    <w:rsid w:val="00D00100"/>
    <w:rsid w:val="00D15668"/>
    <w:rsid w:val="00DC3BCB"/>
    <w:rsid w:val="00DC5B40"/>
    <w:rsid w:val="00FA38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4D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15EC2"/>
    <w:pPr>
      <w:tabs>
        <w:tab w:val="center" w:pos="4677"/>
        <w:tab w:val="right" w:pos="9355"/>
      </w:tabs>
    </w:pPr>
  </w:style>
  <w:style w:type="character" w:customStyle="1" w:styleId="HeaderChar">
    <w:name w:val="Header Char"/>
    <w:basedOn w:val="DefaultParagraphFont"/>
    <w:link w:val="Header"/>
    <w:uiPriority w:val="99"/>
    <w:semiHidden/>
    <w:rsid w:val="00942E0F"/>
  </w:style>
  <w:style w:type="paragraph" w:styleId="Footer">
    <w:name w:val="footer"/>
    <w:basedOn w:val="Normal"/>
    <w:link w:val="FooterChar"/>
    <w:uiPriority w:val="99"/>
    <w:rsid w:val="00015EC2"/>
    <w:pPr>
      <w:tabs>
        <w:tab w:val="center" w:pos="4677"/>
        <w:tab w:val="right" w:pos="9355"/>
      </w:tabs>
    </w:pPr>
  </w:style>
  <w:style w:type="character" w:customStyle="1" w:styleId="FooterChar">
    <w:name w:val="Footer Char"/>
    <w:basedOn w:val="DefaultParagraphFont"/>
    <w:link w:val="Footer"/>
    <w:uiPriority w:val="99"/>
    <w:semiHidden/>
    <w:rsid w:val="00942E0F"/>
  </w:style>
</w:styles>
</file>

<file path=word/webSettings.xml><?xml version="1.0" encoding="utf-8"?>
<w:webSettings xmlns:r="http://schemas.openxmlformats.org/officeDocument/2006/relationships" xmlns:w="http://schemas.openxmlformats.org/wordprocessingml/2006/main">
  <w:divs>
    <w:div w:id="7749072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1</Pages>
  <Words>156</Words>
  <Characters>893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22290</cp:keywords>
  <dc:description>Банк рефератов Vzfeiinfo.Ru</dc:description>
  <cp:lastModifiedBy>Юрик</cp:lastModifiedBy>
  <cp:revision>17</cp:revision>
  <cp:lastPrinted>2009-10-23T05:55:00Z</cp:lastPrinted>
  <dcterms:created xsi:type="dcterms:W3CDTF">2009-10-13T11:51:00Z</dcterms:created>
  <dcterms:modified xsi:type="dcterms:W3CDTF">2010-11-17T11:33:00Z</dcterms:modified>
</cp:coreProperties>
</file>